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8B40BD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-201</w:t>
                                </w:r>
                                <w:r w:rsidR="00BD7997">
                                  <w:rPr>
                                    <w:rStyle w:val="Style2"/>
                                  </w:rPr>
                                  <w:t>8</w:t>
                                </w:r>
                                <w:r w:rsidR="00CD0E99">
                                  <w:rPr>
                                    <w:rStyle w:val="Style2"/>
                                  </w:rPr>
                                  <w:t>-001</w:t>
                                </w:r>
                                <w:r w:rsidR="00EA39D5">
                                  <w:rPr>
                                    <w:rStyle w:val="Style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8B40BD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-201</w:t>
                          </w:r>
                          <w:r w:rsidR="00BD7997">
                            <w:rPr>
                              <w:rStyle w:val="Style2"/>
                            </w:rPr>
                            <w:t>8</w:t>
                          </w:r>
                          <w:r w:rsidR="00CD0E99">
                            <w:rPr>
                              <w:rStyle w:val="Style2"/>
                            </w:rPr>
                            <w:t>-001</w:t>
                          </w:r>
                          <w:r w:rsidR="00EA39D5">
                            <w:rPr>
                              <w:rStyle w:val="Style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A39D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EA39D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A39D5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EA39D5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A39D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A39D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A39D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EA39D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D0E99"/>
    <w:rsid w:val="00CE67A3"/>
    <w:rsid w:val="00D24FA7"/>
    <w:rsid w:val="00D26CC1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39D5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A1ADF-B9DC-4D8E-B480-E23255C9C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24</cp:revision>
  <cp:lastPrinted>2018-12-07T22:07:00Z</cp:lastPrinted>
  <dcterms:created xsi:type="dcterms:W3CDTF">2016-03-21T20:27:00Z</dcterms:created>
  <dcterms:modified xsi:type="dcterms:W3CDTF">2018-12-07T22:07:00Z</dcterms:modified>
</cp:coreProperties>
</file>