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D94F3C" w:rsidP="00E05CE0">
                                <w:pPr>
                                  <w:jc w:val="center"/>
                                </w:pPr>
                                <w:r w:rsidRPr="00D94F3C">
                                  <w:rPr>
                                    <w:rStyle w:val="Style2"/>
                                  </w:rPr>
                                  <w:t>DIDA-DAF-CM-2018-000</w:t>
                                </w:r>
                                <w:r w:rsidR="006E75A7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D94F3C" w:rsidP="00E05CE0">
                          <w:pPr>
                            <w:jc w:val="center"/>
                          </w:pPr>
                          <w:r w:rsidRPr="00D94F3C">
                            <w:rPr>
                              <w:rStyle w:val="Style2"/>
                            </w:rPr>
                            <w:t>DIDA-DAF-CM-2018-000</w:t>
                          </w:r>
                          <w:r w:rsidR="006E75A7">
                            <w:rPr>
                              <w:rStyle w:val="Style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6E75A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6E75A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  <w:bookmarkStart w:id="0" w:name="_GoBack"/>
      <w:bookmarkEnd w:id="0"/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196215</wp:posOffset>
                </wp:positionV>
                <wp:extent cx="234315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6E75A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A24DA">
                                  <w:rPr>
                                    <w:rStyle w:val="Style6"/>
                                  </w:rPr>
                                  <w:t xml:space="preserve">Dirección de Información y Defensa de los Afiliados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33.5pt;margin-top:15.45pt;width:184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qchQ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" stroked="f">
                <v:textbox>
                  <w:txbxContent>
                    <w:p w:rsidR="002E1412" w:rsidRPr="002E1412" w:rsidRDefault="006E75A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A24DA">
                            <w:rPr>
                              <w:rStyle w:val="Style6"/>
                            </w:rPr>
                            <w:t xml:space="preserve">Dirección de Información y Defensa de los Afiliados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E75A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E75A7">
                            <w:fldChar w:fldCharType="begin"/>
                          </w:r>
                          <w:r w:rsidR="006E75A7">
                            <w:instrText xml:space="preserve"> NUMPAGES   \* MERGEFORMAT </w:instrText>
                          </w:r>
                          <w:r w:rsidR="006E75A7">
                            <w:fldChar w:fldCharType="separate"/>
                          </w:r>
                          <w:r w:rsidR="006E75A7" w:rsidRPr="006E75A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E75A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E75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E75A7">
                      <w:fldChar w:fldCharType="begin"/>
                    </w:r>
                    <w:r w:rsidR="006E75A7">
                      <w:instrText xml:space="preserve"> NUMPAGES   \* MERGEFORMAT </w:instrText>
                    </w:r>
                    <w:r w:rsidR="006E75A7">
                      <w:fldChar w:fldCharType="separate"/>
                    </w:r>
                    <w:r w:rsidR="006E75A7" w:rsidRPr="006E75A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E75A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D45A8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E75A7"/>
    <w:rsid w:val="006F28AA"/>
    <w:rsid w:val="006F42D2"/>
    <w:rsid w:val="00721F4E"/>
    <w:rsid w:val="0072507B"/>
    <w:rsid w:val="00725091"/>
    <w:rsid w:val="00752385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4F3C"/>
    <w:rsid w:val="00D9660A"/>
    <w:rsid w:val="00DA24D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;"/>
  <w15:docId w15:val="{784988E8-9FC2-4A31-BE74-A13AC2EE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4D128-8C60-42F3-9593-DB54E86DA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15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22</cp:revision>
  <cp:lastPrinted>2016-03-21T20:23:00Z</cp:lastPrinted>
  <dcterms:created xsi:type="dcterms:W3CDTF">2016-03-21T20:27:00Z</dcterms:created>
  <dcterms:modified xsi:type="dcterms:W3CDTF">2018-06-12T20:45:00Z</dcterms:modified>
</cp:coreProperties>
</file>