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176784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784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531FC6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dida-ccc-CP</w:t>
                                </w:r>
                                <w:r w:rsidR="00AD647F">
                                  <w:rPr>
                                    <w:rStyle w:val="Style2"/>
                                  </w:rPr>
                                  <w:t>-</w:t>
                                </w:r>
                                <w:r w:rsidR="00B74662">
                                  <w:rPr>
                                    <w:rStyle w:val="Style2"/>
                                  </w:rPr>
                                  <w:t>0</w:t>
                                </w:r>
                                <w:r w:rsidR="00752385">
                                  <w:rPr>
                                    <w:rStyle w:val="Style2"/>
                                  </w:rPr>
                                  <w:t>1</w:t>
                                </w:r>
                                <w:r w:rsidR="00AD647F">
                                  <w:rPr>
                                    <w:rStyle w:val="Style2"/>
                                  </w:rPr>
                                  <w:t>/201</w:t>
                                </w:r>
                                <w:r w:rsidR="00752385">
                                  <w:rPr>
                                    <w:rStyle w:val="Style2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43.5pt;margin-top:-18.75pt;width:139.2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G2Z0QMAANINAAAOAAAAZHJzL2Uyb0RvYy54bWzUV9tu4zYQfS/QfyD07kiUJVkWoixSX4IC&#10;23axlw+gJeqCSqRK0pGyRf+9Q1JSbCfoJW12sX6QSZEczpyZc0hdvxnaBt1TIWvOUgdfeQ6iLON5&#10;zcrU+fRxv4gdJBVhOWk4o6nzQKXz5ub77677LqE+r3iTU4HACJNJ36VOpVSXuK7MKtoSecU7ymCw&#10;4KIlCrqidHNBerDeNq7veZHbc5F3gmdUSni7tYPOjbFfFDRTvxSFpAo1qQO+KfMU5nnQT/fmmiSl&#10;IF1VZ6Mb5AVetKRmsOlsaksUQUdRPzHV1pngkhfqKuOty4uizqiJAaLB3kU0d4IfOxNLmfRlN8ME&#10;0F7g9GKz2c/37wSqc8jd0kGMtJAjsy1ahhqcvisTmHMnug/dO2EjhOZbnv0qYdi9HNf90k5Gh/4n&#10;noM9clTcgDMUotUmIGw0mBw8zDmgg0IZvMSraBUHkKoMxuJw5YdjkrIKMqmXYT+OIgfBcOgvbQKz&#10;ajcu98MgsGsx9gI96pLE7mt8HX3TgUHByUdM5X/D9ENFOmpSJTVeE6bgi8X0PVQiYWVD0TKyuJp5&#10;E6jSIooY31Qwjd4KwfuKkhzcwiYK7S8Ytgt0R0I+/hbiZ7CagP4LpEjSCanuKG+RbqSOAO9NBsn9&#10;W6ksqNMUnVDG93XTwHuSNAz1qbMO/dAskLypcz2ox6QoD5tGoHui2Wh+Y4bOprW1Ak1o6hYKYJ5E&#10;Eg3HjuVmF0XqxrYhvQ3TxiEu8G1sWe79vvbWu3gXB4vAj3aLwNtuF7f7TbCI9ngVbpfbzWaL/9B+&#10;4iCp6jynTLs66QAO/llNjIpkGTwrwVlIZ5Hvze9p5O65G6Z0Iarp30QHRWxTbyv4wPMHKAPBrbCB&#10;EEOj4uKzg3oQtdSRvx2JoA5qfmRQSmscaGop0wmAXNARpyOH0xHCMjCVOspBtrlRVjmPnajLCnbC&#10;JseM3wLDi9oUhvbPemXUwZDMyoih3qwoE0PCiSGj6qwsO15PdbC/1hiAfESrUT5mSgRaBLXwrPCl&#10;6qxxiM2qGCrb1OCJ6Hje2q6LIrPuq2oOaKPVnI86rh/4gJaxBXVWEKQGeD/l77XEZ4YM49i3mM1I&#10;z4gtPZOEGbF/rT3nPNP3BjprzKG0FdocWziKrO7gE0mB9/pQsXqkPQQ3zNVDm7C9U/2y2ubDqfSc&#10;uL3q1i/RxAutUMNhgBAfCfoy2fhykvElDujVU7Ksvy5ZZn15hisX6vK/ckUNr8CVZQx0e+Yi8C1w&#10;xd6Kp2L4Vk7ax1uuOX/Nh4NRsvEjR3+ZnPbNrMdPsZs/AQAA//8DAFBLAwQUAAYACAAAACEAV+17&#10;oOIAAAAKAQAADwAAAGRycy9kb3ducmV2LnhtbEyPQU/DMAyF70j8h8hI3La0jHajNJ2mCThNSGxI&#10;iJvXeG21JqmarO3+PeYEN9vv6fl7+XoyrRio942zCuJ5BIJs6XRjKwWfh9fZCoQPaDW2zpKCK3lY&#10;F7c3OWbajfaDhn2oBIdYn6GCOoQuk9KXNRn0c9eRZe3keoOB176SuseRw00rH6IolQYbyx9q7Ghb&#10;U3neX4yCtxHHzSJ+GXbn0/b6fUjev3YxKXV/N22eQQSawp8ZfvEZHQpmOrqL1V60CtLVkrsEBbPF&#10;MgHBjqc0eQRx5IEPssjl/wrFDwAAAP//AwBQSwECLQAUAAYACAAAACEAtoM4kv4AAADhAQAAEwAA&#10;AAAAAAAAAAAAAAAAAAAAW0NvbnRlbnRfVHlwZXNdLnhtbFBLAQItABQABgAIAAAAIQA4/SH/1gAA&#10;AJQBAAALAAAAAAAAAAAAAAAAAC8BAABfcmVscy8ucmVsc1BLAQItABQABgAIAAAAIQBTZG2Z0QMA&#10;ANINAAAOAAAAAAAAAAAAAAAAAC4CAABkcnMvZTJvRG9jLnhtbFBLAQItABQABgAIAAAAIQBX7Xug&#10;4gAAAAoBAAAPAAAAAAAAAAAAAAAAACsGAABkcnMvZG93bnJldi54bWxQSwUGAAAAAAQABADzAAAA&#10;OgcAAAAA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531FC6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dida-ccc-CP</w:t>
                          </w:r>
                          <w:r w:rsidR="00AD647F">
                            <w:rPr>
                              <w:rStyle w:val="Style2"/>
                            </w:rPr>
                            <w:t>-</w:t>
                          </w:r>
                          <w:r w:rsidR="00B74662">
                            <w:rPr>
                              <w:rStyle w:val="Style2"/>
                            </w:rPr>
                            <w:t>0</w:t>
                          </w:r>
                          <w:r w:rsidR="00752385">
                            <w:rPr>
                              <w:rStyle w:val="Style2"/>
                            </w:rPr>
                            <w:t>1</w:t>
                          </w:r>
                          <w:r w:rsidR="00AD647F">
                            <w:rPr>
                              <w:rStyle w:val="Style2"/>
                            </w:rPr>
                            <w:t>/201</w:t>
                          </w:r>
                          <w:r w:rsidR="00752385">
                            <w:rPr>
                              <w:rStyle w:val="Style2"/>
                            </w:rPr>
                            <w:t>8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DA24D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DA24D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val="es-DO" w:eastAsia="es-DO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D9660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47725" cy="847725"/>
                                      <wp:effectExtent l="0" t="0" r="9525" b="9525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BC61BD" w:rsidRPr="00BC61BD" w:rsidRDefault="00D9660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47725" cy="847725"/>
                                <wp:effectExtent l="0" t="0" r="9525" b="9525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1695450</wp:posOffset>
                </wp:positionH>
                <wp:positionV relativeFrom="paragraph">
                  <wp:posOffset>196215</wp:posOffset>
                </wp:positionV>
                <wp:extent cx="2343150" cy="279400"/>
                <wp:effectExtent l="0" t="0" r="0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31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DA24DA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>
                                  <w:rPr>
                                    <w:rStyle w:val="Style6"/>
                                  </w:rPr>
                                  <w:t xml:space="preserve">Dirección de Información y Defensa de los Afiliados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133.5pt;margin-top:15.45pt;width:184.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fqchQIAABc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KsxiVG&#10;inRA0SMfPLrRA8pmoTy9cRV4PRjw8wPsA80xVWfuNf3kkNK3LVFbfm2t7ltOGISXhZPJ2dERxwWQ&#10;Tf9WM7iH7LyOQENju1A7qAYCdKDp6URNiIXCZn5ZXGZTMFGw5fOySCN3CamOp411/jXXHQqTGlug&#10;PqKT/b3zIRpSHV3CZU5LwdZCyriw282ttGhPQCbr+MUEnrlJFZyVDsdGxHEHgoQ7gi2EG2n/WmZ5&#10;kd7k5WQ9W8wnxbqYTsp5upikWXlTztKiLO7W30KAWVG1gjGu7oXiRwlmxd9RfGiGUTxRhKgHKqf5&#10;dKToj0mm8ftdkp3w0JFSdDVenJxIFYh9pRikTSpPhBznyc/hxypDDY7/WJUog8D8qAE/bIYouOlR&#10;XRvNnkAXVgNtwDC8JjBptf2CUQ+dWWP3eUcsx0i+UaCtMiuK0MpxUUznOSzsuWVzbiGKAlSNPUbj&#10;9NaP7b8zVmxbuGlUs9LXoMdGRKkE4Y5RHVQM3RdzOrwUob3P19Hrx3u2+g4AAP//AwBQSwMEFAAG&#10;AAgAAAAhAMcaoXTeAAAACQEAAA8AAABkcnMvZG93bnJldi54bWxMj8FOwzAQRO9I/IO1SFwQdWiL&#10;Q0KcCpBAXFv6AZt4m0TEdhS7Tfr3bE/lODuj2TfFZra9ONEYOu80PC0SEORqbzrXaNj/fD6+gAgR&#10;ncHeO9JwpgCb8vamwNz4yW3ptIuN4BIXctTQxjjkUoa6JYth4Qdy7B38aDGyHBtpRpy43PZymSRK&#10;Wuwcf2hxoI+W6t/d0Wo4fE8Pz9lUfcV9ul2rd+zSyp+1vr+b315BRJrjNQwXfEaHkpkqf3QmiF7D&#10;UqW8JWpYJRkIDqiV4kOlIV1nIMtC/l9Q/gEAAP//AwBQSwECLQAUAAYACAAAACEAtoM4kv4AAADh&#10;AQAAEwAAAAAAAAAAAAAAAAAAAAAAW0NvbnRlbnRfVHlwZXNdLnhtbFBLAQItABQABgAIAAAAIQA4&#10;/SH/1gAAAJQBAAALAAAAAAAAAAAAAAAAAC8BAABfcmVscy8ucmVsc1BLAQItABQABgAIAAAAIQAT&#10;bfqchQIAABcFAAAOAAAAAAAAAAAAAAAAAC4CAABkcnMvZTJvRG9jLnhtbFBLAQItABQABgAIAAAA&#10;IQDHGqF03gAAAAkBAAAPAAAAAAAAAAAAAAAAAN8EAABkcnMvZG93bnJldi54bWxQSwUGAAAAAAQA&#10;BADzAAAA6gUAAAAA&#10;" stroked="f">
                <v:textbox>
                  <w:txbxContent>
                    <w:p w:rsidR="002E1412" w:rsidRPr="002E1412" w:rsidRDefault="00DA24DA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</w:rPr>
                            <w:t xml:space="preserve">Dirección de Información y Defensa de los Afiliados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  <w:bookmarkStart w:id="0" w:name="_GoBack"/>
      <w:bookmarkEnd w:id="0"/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Default="0023545D" w:rsidP="00E05CE0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Arial Narrow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A24D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DA24DA">
                            <w:fldChar w:fldCharType="begin"/>
                          </w:r>
                          <w:r w:rsidR="00DA24DA">
                            <w:instrText xml:space="preserve"> NUMPAGES   \* MERGEFORMAT </w:instrText>
                          </w:r>
                          <w:r w:rsidR="00DA24DA">
                            <w:fldChar w:fldCharType="separate"/>
                          </w:r>
                          <w:r w:rsidR="00DA24DA" w:rsidRPr="00DA24D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DA24D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DA24DA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DA24DA">
                      <w:fldChar w:fldCharType="begin"/>
                    </w:r>
                    <w:r w:rsidR="00DA24DA">
                      <w:instrText xml:space="preserve"> NUMPAGES   \* MERGEFORMAT </w:instrText>
                    </w:r>
                    <w:r w:rsidR="00DA24DA">
                      <w:fldChar w:fldCharType="separate"/>
                    </w:r>
                    <w:r w:rsidR="00DA24DA" w:rsidRPr="00DA24DA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DA24DA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07EFA"/>
    <w:rsid w:val="000126F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371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10633"/>
    <w:rsid w:val="00314023"/>
    <w:rsid w:val="00393EFC"/>
    <w:rsid w:val="0042490F"/>
    <w:rsid w:val="004564FE"/>
    <w:rsid w:val="00466B9C"/>
    <w:rsid w:val="004A0492"/>
    <w:rsid w:val="004D45A8"/>
    <w:rsid w:val="00521233"/>
    <w:rsid w:val="00531FC6"/>
    <w:rsid w:val="00535962"/>
    <w:rsid w:val="0054131E"/>
    <w:rsid w:val="005F149D"/>
    <w:rsid w:val="006019E6"/>
    <w:rsid w:val="00611A07"/>
    <w:rsid w:val="0062592A"/>
    <w:rsid w:val="00626D0C"/>
    <w:rsid w:val="006506D0"/>
    <w:rsid w:val="00651E48"/>
    <w:rsid w:val="006644D9"/>
    <w:rsid w:val="006709BC"/>
    <w:rsid w:val="006D38F2"/>
    <w:rsid w:val="006F28AA"/>
    <w:rsid w:val="006F42D2"/>
    <w:rsid w:val="00721F4E"/>
    <w:rsid w:val="0072507B"/>
    <w:rsid w:val="00725091"/>
    <w:rsid w:val="00752385"/>
    <w:rsid w:val="00780880"/>
    <w:rsid w:val="007B4171"/>
    <w:rsid w:val="007B4A5F"/>
    <w:rsid w:val="007B6F6F"/>
    <w:rsid w:val="00806C78"/>
    <w:rsid w:val="00807015"/>
    <w:rsid w:val="00813E2A"/>
    <w:rsid w:val="00836198"/>
    <w:rsid w:val="00850351"/>
    <w:rsid w:val="00862F3E"/>
    <w:rsid w:val="008A0C67"/>
    <w:rsid w:val="008B3AE5"/>
    <w:rsid w:val="00932E02"/>
    <w:rsid w:val="009824D3"/>
    <w:rsid w:val="009E55AD"/>
    <w:rsid w:val="00A16099"/>
    <w:rsid w:val="00A35A04"/>
    <w:rsid w:val="00A53CA5"/>
    <w:rsid w:val="00A640BD"/>
    <w:rsid w:val="00A64533"/>
    <w:rsid w:val="00AD647F"/>
    <w:rsid w:val="00AD7919"/>
    <w:rsid w:val="00B227FF"/>
    <w:rsid w:val="00B32108"/>
    <w:rsid w:val="00B62EEF"/>
    <w:rsid w:val="00B74662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130C2"/>
    <w:rsid w:val="00C22DBE"/>
    <w:rsid w:val="00C61065"/>
    <w:rsid w:val="00C66D08"/>
    <w:rsid w:val="00C705D7"/>
    <w:rsid w:val="00C76229"/>
    <w:rsid w:val="00C93F35"/>
    <w:rsid w:val="00CA0E82"/>
    <w:rsid w:val="00CA4661"/>
    <w:rsid w:val="00CE67A3"/>
    <w:rsid w:val="00D24FA7"/>
    <w:rsid w:val="00D64696"/>
    <w:rsid w:val="00D90D49"/>
    <w:rsid w:val="00D9660A"/>
    <w:rsid w:val="00DA24DA"/>
    <w:rsid w:val="00DC5D96"/>
    <w:rsid w:val="00DD4F3E"/>
    <w:rsid w:val="00E05CE0"/>
    <w:rsid w:val="00E124CB"/>
    <w:rsid w:val="00E13E55"/>
    <w:rsid w:val="00E61A36"/>
    <w:rsid w:val="00EA104E"/>
    <w:rsid w:val="00EA40CE"/>
    <w:rsid w:val="00EA7406"/>
    <w:rsid w:val="00EC5016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8913"/>
    <o:shapelayout v:ext="edit">
      <o:idmap v:ext="edit" data="1"/>
    </o:shapelayout>
  </w:shapeDefaults>
  <w:decimalSymbol w:val="."/>
  <w:listSeparator w:val=","/>
  <w15:docId w15:val="{784988E8-9FC2-4A31-BE74-A13AC2EE5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C2D1B-0456-44B9-9E8E-2B14EB69C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14</TotalTime>
  <Pages>2</Pages>
  <Words>437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Kimberly Camacho Pichardo</cp:lastModifiedBy>
  <cp:revision>20</cp:revision>
  <cp:lastPrinted>2016-03-21T20:23:00Z</cp:lastPrinted>
  <dcterms:created xsi:type="dcterms:W3CDTF">2016-03-21T20:27:00Z</dcterms:created>
  <dcterms:modified xsi:type="dcterms:W3CDTF">2018-03-27T14:26:00Z</dcterms:modified>
</cp:coreProperties>
</file>